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F5714" w:rsidRDefault="002F5714">
      <w:pPr>
        <w:pStyle w:val="Heading2"/>
        <w:spacing w:before="0" w:after="0" w:line="360" w:lineRule="auto"/>
      </w:pPr>
      <w:r>
        <w:rPr>
          <w:sz w:val="36"/>
          <w:szCs w:val="36"/>
        </w:rPr>
        <w:t>Конкурсное задание</w:t>
      </w:r>
    </w:p>
    <w:p w:rsidR="002F5714" w:rsidRDefault="002F5714">
      <w:pPr>
        <w:pStyle w:val="Heading2"/>
        <w:spacing w:before="0" w:after="0" w:line="360" w:lineRule="auto"/>
      </w:pPr>
      <w:bookmarkStart w:id="0" w:name="h_fs8vn233y0p" w:colFirst="0" w:colLast="0"/>
      <w:bookmarkEnd w:id="0"/>
      <w:r>
        <w:rPr>
          <w:sz w:val="36"/>
          <w:szCs w:val="36"/>
        </w:rPr>
        <w:t xml:space="preserve">для отборочных соревнований </w:t>
      </w:r>
    </w:p>
    <w:p w:rsidR="002F5714" w:rsidRDefault="002F5714">
      <w:pPr>
        <w:pStyle w:val="Heading2"/>
        <w:spacing w:before="0" w:after="0" w:line="360" w:lineRule="auto"/>
      </w:pPr>
      <w:bookmarkStart w:id="1" w:name="h_esc74w4ypaoy" w:colFirst="0" w:colLast="0"/>
      <w:bookmarkEnd w:id="1"/>
      <w:r>
        <w:rPr>
          <w:sz w:val="36"/>
          <w:szCs w:val="36"/>
        </w:rPr>
        <w:t>по стандартам WorldSkills</w:t>
      </w:r>
    </w:p>
    <w:p w:rsidR="002F5714" w:rsidRDefault="002F5714">
      <w:pPr>
        <w:pStyle w:val="Heading2"/>
        <w:spacing w:before="0" w:after="0" w:line="360" w:lineRule="auto"/>
      </w:pPr>
      <w:bookmarkStart w:id="2" w:name="h_1vfb2vrl1mk9" w:colFirst="0" w:colLast="0"/>
      <w:bookmarkEnd w:id="2"/>
      <w:r>
        <w:rPr>
          <w:sz w:val="36"/>
          <w:szCs w:val="36"/>
        </w:rPr>
        <w:t>по компетенции Веб-дизайн в Республике Башкортостан</w:t>
      </w: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  <w:r>
        <w:rPr>
          <w:b/>
          <w:bCs/>
        </w:rPr>
        <w:t>Общие данные:</w:t>
      </w:r>
    </w:p>
    <w:p w:rsidR="002F5714" w:rsidRDefault="002F5714">
      <w:pPr>
        <w:spacing w:line="240" w:lineRule="auto"/>
        <w:ind w:firstLine="720"/>
        <w:jc w:val="both"/>
      </w:pPr>
      <w:r>
        <w:t>Задание рассчитано на 3 полных дня по два временных блока с перерывом на обед.  Каждый временной блок рассчитан на выполнение одного модуля, кроме первого дня, когда работа ведется не весь день по одному модулю №1. Т.е</w:t>
      </w:r>
      <w:bookmarkStart w:id="3" w:name="_GoBack"/>
      <w:bookmarkEnd w:id="3"/>
      <w:r>
        <w:t>. задание  состоит из пяти модулей и охватывает следующие технологии:</w:t>
      </w:r>
    </w:p>
    <w:p w:rsidR="002F5714" w:rsidRDefault="002F5714">
      <w:pPr>
        <w:numPr>
          <w:ilvl w:val="0"/>
          <w:numId w:val="2"/>
        </w:numPr>
        <w:spacing w:line="240" w:lineRule="auto"/>
        <w:ind w:left="735" w:hanging="360"/>
        <w:jc w:val="both"/>
      </w:pPr>
      <w:r>
        <w:t>модуль 1 - графический дизайн и верстка (40 баллов) - 1 день;</w:t>
      </w:r>
    </w:p>
    <w:p w:rsidR="002F5714" w:rsidRDefault="002F5714">
      <w:pPr>
        <w:numPr>
          <w:ilvl w:val="0"/>
          <w:numId w:val="2"/>
        </w:numPr>
        <w:spacing w:line="240" w:lineRule="auto"/>
        <w:ind w:left="735" w:hanging="360"/>
        <w:jc w:val="both"/>
      </w:pPr>
      <w:r>
        <w:t>модуль 2 - верстка CSS (10 баллов) - 2 день;</w:t>
      </w:r>
    </w:p>
    <w:p w:rsidR="002F5714" w:rsidRDefault="002F5714">
      <w:pPr>
        <w:numPr>
          <w:ilvl w:val="0"/>
          <w:numId w:val="2"/>
        </w:numPr>
        <w:spacing w:line="240" w:lineRule="auto"/>
        <w:ind w:left="735" w:hanging="360"/>
        <w:jc w:val="both"/>
      </w:pPr>
      <w:r>
        <w:t>модуль 3 - программирование на стороне сервера PHP (20 баллов)  - 2 день;</w:t>
      </w:r>
    </w:p>
    <w:p w:rsidR="002F5714" w:rsidRDefault="002F5714">
      <w:pPr>
        <w:numPr>
          <w:ilvl w:val="0"/>
          <w:numId w:val="2"/>
        </w:numPr>
        <w:spacing w:line="240" w:lineRule="auto"/>
        <w:ind w:left="735" w:hanging="360"/>
        <w:jc w:val="both"/>
      </w:pPr>
      <w:r>
        <w:t>модуль 4 - программирование на стороне клиента JS (15 баллов)  - 3 день;</w:t>
      </w:r>
    </w:p>
    <w:p w:rsidR="002F5714" w:rsidRDefault="002F5714">
      <w:pPr>
        <w:numPr>
          <w:ilvl w:val="0"/>
          <w:numId w:val="2"/>
        </w:numPr>
        <w:spacing w:line="240" w:lineRule="auto"/>
        <w:ind w:left="735" w:hanging="360"/>
        <w:jc w:val="both"/>
      </w:pPr>
      <w:r>
        <w:t>модуль 5 - программирование PHP + JS (15 баллов) - 3 день;</w:t>
      </w:r>
    </w:p>
    <w:p w:rsidR="002F5714" w:rsidRDefault="002F5714">
      <w:pPr>
        <w:spacing w:line="240" w:lineRule="auto"/>
      </w:pPr>
      <w:r>
        <w:tab/>
      </w:r>
    </w:p>
    <w:p w:rsidR="002F5714" w:rsidRDefault="002F5714">
      <w:pPr>
        <w:spacing w:line="240" w:lineRule="auto"/>
        <w:jc w:val="both"/>
      </w:pPr>
      <w:r>
        <w:tab/>
        <w:t>Порядок выполнения модулей очень важен, т.к. результаты работы предыдущего модуля используются в следующем. Исключением являются 2 и 5 модули.</w:t>
      </w:r>
    </w:p>
    <w:p w:rsidR="002F5714" w:rsidRDefault="002F5714">
      <w:pPr>
        <w:spacing w:line="240" w:lineRule="auto"/>
      </w:pPr>
      <w:r>
        <w:tab/>
      </w:r>
    </w:p>
    <w:p w:rsidR="002F5714" w:rsidRDefault="002F5714">
      <w:pPr>
        <w:spacing w:line="240" w:lineRule="auto"/>
      </w:pPr>
      <w:r>
        <w:t>Оценка задания должна осуществляться по следующим критериям</w:t>
      </w:r>
    </w:p>
    <w:tbl>
      <w:tblPr>
        <w:tblW w:w="10395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645"/>
        <w:gridCol w:w="5190"/>
        <w:gridCol w:w="1155"/>
        <w:gridCol w:w="1335"/>
        <w:gridCol w:w="1050"/>
      </w:tblGrid>
      <w:tr w:rsidR="002F5714"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 w:rsidRPr="008E0C8A">
              <w:rPr>
                <w:b/>
                <w:bCs/>
                <w:sz w:val="24"/>
                <w:szCs w:val="24"/>
              </w:rPr>
              <w:t>День</w:t>
            </w:r>
          </w:p>
        </w:tc>
        <w:tc>
          <w:tcPr>
            <w:tcW w:w="64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 w:rsidRPr="008E0C8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90" w:type="dxa"/>
          </w:tcPr>
          <w:p w:rsidR="002F5714" w:rsidRDefault="002F5714" w:rsidP="008E0C8A">
            <w:pPr>
              <w:widowControl w:val="0"/>
              <w:spacing w:line="240" w:lineRule="auto"/>
            </w:pPr>
            <w:r w:rsidRPr="008E0C8A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1155" w:type="dxa"/>
          </w:tcPr>
          <w:p w:rsidR="002F5714" w:rsidRDefault="002F5714" w:rsidP="008E0C8A">
            <w:pPr>
              <w:widowControl w:val="0"/>
              <w:spacing w:line="240" w:lineRule="auto"/>
            </w:pPr>
            <w:r w:rsidRPr="008E0C8A">
              <w:rPr>
                <w:b/>
                <w:bCs/>
                <w:sz w:val="24"/>
                <w:szCs w:val="24"/>
              </w:rPr>
              <w:t>Объект</w:t>
            </w:r>
          </w:p>
        </w:tc>
        <w:tc>
          <w:tcPr>
            <w:tcW w:w="1335" w:type="dxa"/>
          </w:tcPr>
          <w:p w:rsidR="002F5714" w:rsidRDefault="002F5714" w:rsidP="008E0C8A">
            <w:pPr>
              <w:widowControl w:val="0"/>
              <w:spacing w:line="240" w:lineRule="auto"/>
            </w:pPr>
            <w:r w:rsidRPr="008E0C8A">
              <w:rPr>
                <w:b/>
                <w:bCs/>
                <w:sz w:val="24"/>
                <w:szCs w:val="24"/>
              </w:rPr>
              <w:t>Субъект</w:t>
            </w:r>
          </w:p>
        </w:tc>
        <w:tc>
          <w:tcPr>
            <w:tcW w:w="1050" w:type="dxa"/>
          </w:tcPr>
          <w:p w:rsidR="002F5714" w:rsidRDefault="002F5714" w:rsidP="008E0C8A">
            <w:pPr>
              <w:widowControl w:val="0"/>
              <w:spacing w:line="240" w:lineRule="auto"/>
            </w:pPr>
            <w:r w:rsidRPr="008E0C8A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F5714">
        <w:trPr>
          <w:trHeight w:val="480"/>
        </w:trPr>
        <w:tc>
          <w:tcPr>
            <w:tcW w:w="102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1, 2</w:t>
            </w:r>
          </w:p>
        </w:tc>
        <w:tc>
          <w:tcPr>
            <w:tcW w:w="64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А</w:t>
            </w:r>
          </w:p>
        </w:tc>
        <w:tc>
          <w:tcPr>
            <w:tcW w:w="5190" w:type="dxa"/>
          </w:tcPr>
          <w:p w:rsidR="002F5714" w:rsidRDefault="002F5714" w:rsidP="008E0C8A">
            <w:pPr>
              <w:widowControl w:val="0"/>
              <w:spacing w:line="240" w:lineRule="auto"/>
            </w:pPr>
            <w:r>
              <w:t>Графический дизайн страниц</w:t>
            </w:r>
          </w:p>
        </w:tc>
        <w:tc>
          <w:tcPr>
            <w:tcW w:w="115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3</w:t>
            </w:r>
          </w:p>
        </w:tc>
        <w:tc>
          <w:tcPr>
            <w:tcW w:w="133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17</w:t>
            </w:r>
          </w:p>
        </w:tc>
        <w:tc>
          <w:tcPr>
            <w:tcW w:w="1050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20</w:t>
            </w:r>
          </w:p>
        </w:tc>
      </w:tr>
      <w:tr w:rsidR="002F5714">
        <w:trPr>
          <w:trHeight w:val="480"/>
        </w:trPr>
        <w:tc>
          <w:tcPr>
            <w:tcW w:w="10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</w:p>
        </w:tc>
        <w:tc>
          <w:tcPr>
            <w:tcW w:w="64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B</w:t>
            </w:r>
          </w:p>
        </w:tc>
        <w:tc>
          <w:tcPr>
            <w:tcW w:w="5190" w:type="dxa"/>
          </w:tcPr>
          <w:p w:rsidR="002F5714" w:rsidRDefault="002F5714" w:rsidP="008E0C8A">
            <w:pPr>
              <w:widowControl w:val="0"/>
              <w:spacing w:line="240" w:lineRule="auto"/>
            </w:pPr>
            <w:r>
              <w:t>Верстка страниц</w:t>
            </w:r>
          </w:p>
        </w:tc>
        <w:tc>
          <w:tcPr>
            <w:tcW w:w="115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23</w:t>
            </w:r>
          </w:p>
        </w:tc>
        <w:tc>
          <w:tcPr>
            <w:tcW w:w="133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5</w:t>
            </w:r>
          </w:p>
        </w:tc>
        <w:tc>
          <w:tcPr>
            <w:tcW w:w="1050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28</w:t>
            </w:r>
          </w:p>
        </w:tc>
      </w:tr>
      <w:tr w:rsidR="002F5714"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2</w:t>
            </w:r>
          </w:p>
        </w:tc>
        <w:tc>
          <w:tcPr>
            <w:tcW w:w="64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С</w:t>
            </w:r>
          </w:p>
        </w:tc>
        <w:tc>
          <w:tcPr>
            <w:tcW w:w="5190" w:type="dxa"/>
          </w:tcPr>
          <w:p w:rsidR="002F5714" w:rsidRDefault="002F5714" w:rsidP="008E0C8A">
            <w:pPr>
              <w:widowControl w:val="0"/>
              <w:spacing w:line="240" w:lineRule="auto"/>
            </w:pPr>
            <w:r>
              <w:t>Программирование на стороне сервера</w:t>
            </w:r>
          </w:p>
        </w:tc>
        <w:tc>
          <w:tcPr>
            <w:tcW w:w="115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20</w:t>
            </w:r>
          </w:p>
        </w:tc>
        <w:tc>
          <w:tcPr>
            <w:tcW w:w="133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5</w:t>
            </w:r>
          </w:p>
        </w:tc>
        <w:tc>
          <w:tcPr>
            <w:tcW w:w="1050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25</w:t>
            </w:r>
          </w:p>
        </w:tc>
      </w:tr>
      <w:tr w:rsidR="002F5714">
        <w:trPr>
          <w:trHeight w:val="480"/>
        </w:trPr>
        <w:tc>
          <w:tcPr>
            <w:tcW w:w="102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3</w:t>
            </w:r>
          </w:p>
        </w:tc>
        <w:tc>
          <w:tcPr>
            <w:tcW w:w="64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D</w:t>
            </w:r>
          </w:p>
        </w:tc>
        <w:tc>
          <w:tcPr>
            <w:tcW w:w="5190" w:type="dxa"/>
          </w:tcPr>
          <w:p w:rsidR="002F5714" w:rsidRDefault="002F5714" w:rsidP="008E0C8A">
            <w:pPr>
              <w:widowControl w:val="0"/>
              <w:spacing w:line="240" w:lineRule="auto"/>
            </w:pPr>
            <w:r>
              <w:t>Программирование на стороне клиента</w:t>
            </w:r>
          </w:p>
        </w:tc>
        <w:tc>
          <w:tcPr>
            <w:tcW w:w="115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16</w:t>
            </w:r>
          </w:p>
        </w:tc>
        <w:tc>
          <w:tcPr>
            <w:tcW w:w="133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4</w:t>
            </w:r>
          </w:p>
        </w:tc>
        <w:tc>
          <w:tcPr>
            <w:tcW w:w="1050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20</w:t>
            </w:r>
          </w:p>
        </w:tc>
      </w:tr>
      <w:tr w:rsidR="002F5714">
        <w:trPr>
          <w:trHeight w:val="480"/>
        </w:trPr>
        <w:tc>
          <w:tcPr>
            <w:tcW w:w="10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</w:p>
        </w:tc>
        <w:tc>
          <w:tcPr>
            <w:tcW w:w="64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E</w:t>
            </w:r>
          </w:p>
        </w:tc>
        <w:tc>
          <w:tcPr>
            <w:tcW w:w="5190" w:type="dxa"/>
          </w:tcPr>
          <w:p w:rsidR="002F5714" w:rsidRDefault="002F5714" w:rsidP="008E0C8A">
            <w:pPr>
              <w:widowControl w:val="0"/>
              <w:spacing w:line="240" w:lineRule="auto"/>
            </w:pPr>
            <w:r>
              <w:t>Анимация</w:t>
            </w:r>
          </w:p>
        </w:tc>
        <w:tc>
          <w:tcPr>
            <w:tcW w:w="115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6</w:t>
            </w:r>
          </w:p>
        </w:tc>
        <w:tc>
          <w:tcPr>
            <w:tcW w:w="1050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>
              <w:t>7</w:t>
            </w:r>
          </w:p>
        </w:tc>
      </w:tr>
      <w:tr w:rsidR="002F5714">
        <w:trPr>
          <w:trHeight w:val="480"/>
        </w:trPr>
        <w:tc>
          <w:tcPr>
            <w:tcW w:w="685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widowControl w:val="0"/>
              <w:spacing w:line="240" w:lineRule="auto"/>
              <w:jc w:val="right"/>
            </w:pPr>
            <w:r w:rsidRPr="008E0C8A">
              <w:rPr>
                <w:b/>
                <w:bCs/>
              </w:rPr>
              <w:t>итого</w:t>
            </w:r>
          </w:p>
        </w:tc>
        <w:tc>
          <w:tcPr>
            <w:tcW w:w="115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 w:rsidRPr="008E0C8A">
              <w:rPr>
                <w:b/>
                <w:bCs/>
              </w:rPr>
              <w:t>63</w:t>
            </w:r>
          </w:p>
        </w:tc>
        <w:tc>
          <w:tcPr>
            <w:tcW w:w="1335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 w:rsidRPr="008E0C8A">
              <w:rPr>
                <w:b/>
                <w:bCs/>
              </w:rPr>
              <w:t>37</w:t>
            </w:r>
          </w:p>
        </w:tc>
        <w:tc>
          <w:tcPr>
            <w:tcW w:w="1050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 w:rsidRPr="008E0C8A">
              <w:rPr>
                <w:b/>
                <w:bCs/>
              </w:rPr>
              <w:t>100</w:t>
            </w:r>
          </w:p>
        </w:tc>
      </w:tr>
    </w:tbl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</w:p>
    <w:p w:rsidR="002F5714" w:rsidRDefault="002F5714">
      <w:pPr>
        <w:spacing w:line="240" w:lineRule="auto"/>
      </w:pPr>
      <w:r>
        <w:rPr>
          <w:b/>
          <w:bCs/>
          <w:sz w:val="36"/>
          <w:szCs w:val="36"/>
        </w:rPr>
        <w:t xml:space="preserve">Модуль 1. </w:t>
      </w:r>
      <w:r>
        <w:rPr>
          <w:b/>
          <w:bCs/>
          <w:sz w:val="36"/>
          <w:szCs w:val="36"/>
        </w:rPr>
        <w:br/>
      </w:r>
      <w:r>
        <w:rPr>
          <w:b/>
          <w:bCs/>
        </w:rPr>
        <w:t>Графический дизайн + Верстка</w:t>
      </w:r>
    </w:p>
    <w:p w:rsidR="002F5714" w:rsidRDefault="002F5714">
      <w:pPr>
        <w:spacing w:line="360" w:lineRule="auto"/>
      </w:pPr>
    </w:p>
    <w:p w:rsidR="002F5714" w:rsidRDefault="002F5714">
      <w:pPr>
        <w:spacing w:line="240" w:lineRule="auto"/>
      </w:pPr>
      <w:r>
        <w:rPr>
          <w:i/>
          <w:iCs/>
        </w:rPr>
        <w:t>Время выполнения:</w:t>
      </w:r>
    </w:p>
    <w:p w:rsidR="002F5714" w:rsidRDefault="002F5714">
      <w:pPr>
        <w:spacing w:line="360" w:lineRule="auto"/>
      </w:pPr>
      <w:r>
        <w:t>4,5 часа.</w:t>
      </w:r>
    </w:p>
    <w:p w:rsidR="002F5714" w:rsidRDefault="002F5714">
      <w:pPr>
        <w:spacing w:line="240" w:lineRule="auto"/>
      </w:pPr>
      <w:r>
        <w:rPr>
          <w:i/>
          <w:iCs/>
        </w:rPr>
        <w:t>Вводные данные:</w:t>
      </w:r>
    </w:p>
    <w:p w:rsidR="002F5714" w:rsidRDefault="002F5714">
      <w:pPr>
        <w:spacing w:after="200" w:line="240" w:lineRule="auto"/>
        <w:jc w:val="both"/>
      </w:pPr>
      <w:r>
        <w:t>Расположены на общем сервере в папке “Media”:</w:t>
      </w:r>
    </w:p>
    <w:p w:rsidR="002F5714" w:rsidRDefault="002F5714">
      <w:pPr>
        <w:spacing w:after="200" w:line="240" w:lineRule="auto"/>
        <w:jc w:val="both"/>
      </w:pPr>
      <w:r>
        <w:t xml:space="preserve">Название фирмы  - “Чайный клуб”, логотип, mockup двух страниц (главная со списком товаров и страница товара с подробным описанием), краткое описание, список товаров или услуг с фотографиями и описанием, набор случайных изображений и текста на тему фирмы, блок изображений стандартных социальных сервисов и шрифты. </w:t>
      </w:r>
    </w:p>
    <w:p w:rsidR="002F5714" w:rsidRDefault="002F5714">
      <w:pPr>
        <w:spacing w:after="200" w:line="240" w:lineRule="auto"/>
        <w:jc w:val="both"/>
      </w:pPr>
      <w:r>
        <w:rPr>
          <w:i/>
          <w:iCs/>
        </w:rPr>
        <w:t>Выходные данные:</w:t>
      </w:r>
    </w:p>
    <w:p w:rsidR="002F5714" w:rsidRDefault="002F5714">
      <w:pPr>
        <w:spacing w:line="360" w:lineRule="auto"/>
      </w:pPr>
      <w:r>
        <w:t>набор файлов в формате HTML5 и CSS3.</w:t>
      </w:r>
    </w:p>
    <w:p w:rsidR="002F5714" w:rsidRDefault="002F5714">
      <w:pPr>
        <w:spacing w:line="360" w:lineRule="auto"/>
        <w:jc w:val="both"/>
      </w:pPr>
    </w:p>
    <w:p w:rsidR="002F5714" w:rsidRDefault="002F5714">
      <w:pPr>
        <w:spacing w:line="240" w:lineRule="auto"/>
        <w:ind w:firstLine="720"/>
        <w:jc w:val="both"/>
      </w:pPr>
      <w:r>
        <w:t>Ваша задача - разработать сайт для интернет-магазина «Чайный клуб» по продаже чая, кофе и сопутствующих товаров, используя вводные данные и требования. Дизайн вашего сайта должен эффективно поддерживать цели сайта – вы должны выбирать цвета, шрифты, графические элементы исходя из сферы деятельности организации (например, сине-голубая гамма цветов ассоциируется с корпоративным стилем).</w:t>
      </w:r>
    </w:p>
    <w:p w:rsidR="002F5714" w:rsidRDefault="002F5714">
      <w:pPr>
        <w:spacing w:line="240" w:lineRule="auto"/>
        <w:ind w:firstLine="720"/>
        <w:jc w:val="both"/>
      </w:pPr>
      <w:r>
        <w:t>Дизайн сайта должен использовать принцип единообразия в структуре страницы: единый размер элементов, одинаковую высоту навигационных кнопок, оформление заголовков, подзаголовков и основного текста, оформления ссылок и изображений для всех страниц сайта.</w:t>
      </w:r>
    </w:p>
    <w:p w:rsidR="002F5714" w:rsidRDefault="002F5714">
      <w:pPr>
        <w:spacing w:line="240" w:lineRule="auto"/>
        <w:jc w:val="both"/>
      </w:pPr>
    </w:p>
    <w:p w:rsidR="002F5714" w:rsidRDefault="002F5714">
      <w:pPr>
        <w:spacing w:line="240" w:lineRule="auto"/>
        <w:ind w:firstLine="720"/>
        <w:jc w:val="both"/>
      </w:pPr>
      <w:r>
        <w:t>Требуется разработать сайт в соответствии с предоставленными прототипами страниц (Mockup).</w:t>
      </w:r>
    </w:p>
    <w:p w:rsidR="002F5714" w:rsidRDefault="002F5714">
      <w:pPr>
        <w:spacing w:line="240" w:lineRule="auto"/>
        <w:ind w:firstLine="720"/>
        <w:jc w:val="both"/>
      </w:pPr>
      <w:r>
        <w:t xml:space="preserve">Главная страница должна быть сверстана с учетом просмотра ее на различных устройствах с разными разрешениями, т.е. </w:t>
      </w:r>
    </w:p>
    <w:p w:rsidR="002F5714" w:rsidRDefault="002F5714">
      <w:pPr>
        <w:numPr>
          <w:ilvl w:val="0"/>
          <w:numId w:val="1"/>
        </w:numPr>
        <w:spacing w:line="240" w:lineRule="auto"/>
        <w:ind w:hanging="360"/>
        <w:jc w:val="both"/>
      </w:pPr>
      <w:r>
        <w:t>иметь адаптивную (“резиновую”) верстку для просмотра на компьютере при различных разрешениях.</w:t>
      </w:r>
    </w:p>
    <w:p w:rsidR="002F5714" w:rsidRDefault="002F5714">
      <w:pPr>
        <w:numPr>
          <w:ilvl w:val="0"/>
          <w:numId w:val="1"/>
        </w:numPr>
        <w:spacing w:line="240" w:lineRule="auto"/>
        <w:ind w:hanging="360"/>
        <w:jc w:val="both"/>
      </w:pPr>
      <w:r>
        <w:t>иметь мобильную версию для просмотра на телефонах с touchscreen и разрешением 320х480. Специальных требований по расположению элементов на странице не предъявляется, но необходимо учитывать разрешение и способ навигации по странице.</w:t>
      </w:r>
    </w:p>
    <w:p w:rsidR="002F5714" w:rsidRDefault="002F5714">
      <w:pPr>
        <w:spacing w:line="240" w:lineRule="auto"/>
        <w:jc w:val="both"/>
      </w:pPr>
    </w:p>
    <w:p w:rsidR="002F5714" w:rsidRDefault="002F5714">
      <w:pPr>
        <w:spacing w:line="240" w:lineRule="auto"/>
        <w:jc w:val="both"/>
      </w:pPr>
    </w:p>
    <w:p w:rsidR="002F5714" w:rsidRDefault="002F5714">
      <w:pPr>
        <w:spacing w:line="240" w:lineRule="auto"/>
        <w:jc w:val="both"/>
      </w:pPr>
    </w:p>
    <w:p w:rsidR="002F5714" w:rsidRDefault="002F5714">
      <w:pPr>
        <w:spacing w:line="240" w:lineRule="auto"/>
        <w:jc w:val="both"/>
      </w:pPr>
    </w:p>
    <w:p w:rsidR="002F5714" w:rsidRDefault="002F5714">
      <w:pPr>
        <w:spacing w:line="240" w:lineRule="auto"/>
        <w:jc w:val="both"/>
      </w:pPr>
    </w:p>
    <w:p w:rsidR="002F5714" w:rsidRDefault="002F5714">
      <w:pPr>
        <w:spacing w:line="240" w:lineRule="auto"/>
        <w:jc w:val="both"/>
      </w:pPr>
    </w:p>
    <w:p w:rsidR="002F5714" w:rsidRDefault="002F5714">
      <w:r>
        <w:br w:type="page"/>
      </w:r>
    </w:p>
    <w:p w:rsidR="002F5714" w:rsidRDefault="002F5714">
      <w:pPr>
        <w:spacing w:line="240" w:lineRule="auto"/>
        <w:jc w:val="both"/>
      </w:pPr>
      <w:r>
        <w:t>Оценка данного модуля будет осуществляться по следующим критериям:</w:t>
      </w:r>
    </w:p>
    <w:tbl>
      <w:tblPr>
        <w:tblW w:w="10348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75"/>
        <w:gridCol w:w="8664"/>
        <w:gridCol w:w="709"/>
      </w:tblGrid>
      <w:tr w:rsidR="002F5714">
        <w:trPr>
          <w:trHeight w:val="6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 w:rsidRPr="008E0C8A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664" w:type="dxa"/>
          </w:tcPr>
          <w:p w:rsidR="002F5714" w:rsidRDefault="002F5714" w:rsidP="008E0C8A">
            <w:pPr>
              <w:widowControl w:val="0"/>
              <w:spacing w:line="240" w:lineRule="auto"/>
            </w:pPr>
            <w:r w:rsidRPr="008E0C8A">
              <w:rPr>
                <w:b/>
                <w:bCs/>
                <w:sz w:val="22"/>
                <w:szCs w:val="22"/>
              </w:rPr>
              <w:t>Аспект</w:t>
            </w:r>
          </w:p>
        </w:tc>
        <w:tc>
          <w:tcPr>
            <w:tcW w:w="709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 w:rsidRPr="008E0C8A">
              <w:rPr>
                <w:b/>
                <w:bCs/>
                <w:sz w:val="22"/>
                <w:szCs w:val="22"/>
              </w:rPr>
              <w:t>Балл</w:t>
            </w:r>
          </w:p>
        </w:tc>
      </w:tr>
      <w:tr w:rsidR="002F5714">
        <w:trPr>
          <w:trHeight w:val="340"/>
        </w:trPr>
        <w:tc>
          <w:tcPr>
            <w:tcW w:w="9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B1</w:t>
            </w:r>
          </w:p>
        </w:tc>
        <w:tc>
          <w:tcPr>
            <w:tcW w:w="9373" w:type="dxa"/>
            <w:gridSpan w:val="2"/>
            <w:shd w:val="clear" w:color="auto" w:fill="EFEFEF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суб-критерий: соответствие представленному Mockup - при оценке работ необходимо руководствоваться понятиями взаимное расположение элементов : до, после, над, под, рядом, внутри, на. За каждое несоответствие - штраф 0,5 балла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B1O1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 xml:space="preserve">элементы Шапка, Подвал и Меню представлены на всех страницах сайта 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B1O2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элемент Таблица товаров соответствует представленным прототипам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B1O3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элемент Шапка соответствует представленным прототипам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B1O4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элемент Подвал соответствует представленным прототипам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B1O5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элемент Меню соответствует представленным прототипам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B1O6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идентичное отображение страниц сайта в браузерах Firefox, Chrome.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В1О7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Валидность HTML (минус 0.5 за ошибку валидации)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</w:tr>
      <w:tr w:rsidR="002F5714">
        <w:trPr>
          <w:trHeight w:val="200"/>
        </w:trPr>
        <w:tc>
          <w:tcPr>
            <w:tcW w:w="9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B2</w:t>
            </w:r>
          </w:p>
        </w:tc>
        <w:tc>
          <w:tcPr>
            <w:tcW w:w="9373" w:type="dxa"/>
            <w:gridSpan w:val="2"/>
            <w:shd w:val="clear" w:color="auto" w:fill="EFEFEF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суб-критерий: адаптивная верстка главной страницы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B2О1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применяется блочная структура  на основе тэгов div, а таблицы используются только в контенте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B2О2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Изменение разрешения не создает горизонтальных скроллбаров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B2С1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Качество реализации процесса изменения каркаса при различных разрешениях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</w:tr>
      <w:tr w:rsidR="002F5714">
        <w:trPr>
          <w:trHeight w:val="200"/>
        </w:trPr>
        <w:tc>
          <w:tcPr>
            <w:tcW w:w="9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B3</w:t>
            </w:r>
          </w:p>
        </w:tc>
        <w:tc>
          <w:tcPr>
            <w:tcW w:w="9373" w:type="dxa"/>
            <w:gridSpan w:val="2"/>
            <w:shd w:val="clear" w:color="auto" w:fill="EFEFEF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суб-критерий: мобильная версия главной страницы (оценка без масштабирования)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B3О1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при просмотре страницы с мобильного телефона, она полностью адаптируется к новому разрешению (все требуемые визуальные блоки и элементы страницы перестраиваются в соответствии с Mockup мобильной версии сайта)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B3С1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общее впечатление и удобство использования главной страницы на мобильном телефоне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</w:tr>
      <w:tr w:rsidR="002F5714">
        <w:trPr>
          <w:trHeight w:val="200"/>
        </w:trPr>
        <w:tc>
          <w:tcPr>
            <w:tcW w:w="9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А1</w:t>
            </w:r>
          </w:p>
        </w:tc>
        <w:tc>
          <w:tcPr>
            <w:tcW w:w="9373" w:type="dxa"/>
            <w:gridSpan w:val="2"/>
            <w:shd w:val="clear" w:color="auto" w:fill="EFEFEF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суб-критерий: стилистика и графические решения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А1О1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все основные цвета предоставленного логотипа используются в дизайне сайта (учитываются базовые цвета без оттенков)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А1О2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все страницы сайта имеют одинаковый графический пользовательский  интерфейс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А1С1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дизайн сайта соответствует профилю деятельности фирмы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4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А1С2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общее впечатление о дизайне сайта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4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А1С3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 xml:space="preserve">использованное графическое оформление элементов страницы (блоков) подчеркивает их взаимосвязь и улучшает восприятие информации. 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4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А1С4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выбрано оптимальное  соотношение яркости (контраст) между текстом и фоном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</w:tr>
      <w:tr w:rsidR="002F5714">
        <w:trPr>
          <w:trHeight w:val="200"/>
        </w:trPr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А1С5</w:t>
            </w:r>
          </w:p>
        </w:tc>
        <w:tc>
          <w:tcPr>
            <w:tcW w:w="8664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однородность текста и равномерность распределения пустых мест на всем сайте</w:t>
            </w:r>
          </w:p>
        </w:tc>
        <w:tc>
          <w:tcPr>
            <w:tcW w:w="709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2"/>
                <w:szCs w:val="22"/>
              </w:rPr>
              <w:t>3</w:t>
            </w:r>
          </w:p>
        </w:tc>
      </w:tr>
    </w:tbl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</w:p>
    <w:p w:rsidR="002F5714" w:rsidRDefault="002F5714">
      <w:pPr>
        <w:spacing w:line="240" w:lineRule="auto"/>
        <w:jc w:val="both"/>
      </w:pPr>
    </w:p>
    <w:p w:rsidR="002F5714" w:rsidRDefault="002F5714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:rsidR="002F5714" w:rsidRDefault="002F5714">
      <w:pPr>
        <w:spacing w:line="240" w:lineRule="auto"/>
      </w:pPr>
      <w:r>
        <w:rPr>
          <w:b/>
          <w:bCs/>
          <w:sz w:val="36"/>
          <w:szCs w:val="36"/>
        </w:rPr>
        <w:t xml:space="preserve">Модуль 2. </w:t>
      </w:r>
      <w:r>
        <w:rPr>
          <w:b/>
          <w:bCs/>
          <w:sz w:val="36"/>
          <w:szCs w:val="36"/>
        </w:rPr>
        <w:br/>
      </w:r>
      <w:r>
        <w:rPr>
          <w:b/>
          <w:bCs/>
        </w:rPr>
        <w:t>Верстка CSS</w:t>
      </w:r>
    </w:p>
    <w:p w:rsidR="002F5714" w:rsidRDefault="002F5714">
      <w:pPr>
        <w:spacing w:line="360" w:lineRule="auto"/>
      </w:pPr>
    </w:p>
    <w:p w:rsidR="002F5714" w:rsidRDefault="002F5714">
      <w:pPr>
        <w:spacing w:line="240" w:lineRule="auto"/>
      </w:pPr>
      <w:r>
        <w:rPr>
          <w:i/>
          <w:iCs/>
        </w:rPr>
        <w:t>Время выполнения:</w:t>
      </w:r>
    </w:p>
    <w:p w:rsidR="002F5714" w:rsidRDefault="002F5714">
      <w:pPr>
        <w:spacing w:line="360" w:lineRule="auto"/>
      </w:pPr>
      <w:r>
        <w:t>один временной блок, 3 часа.</w:t>
      </w:r>
    </w:p>
    <w:p w:rsidR="002F5714" w:rsidRDefault="002F5714">
      <w:pPr>
        <w:spacing w:line="240" w:lineRule="auto"/>
      </w:pPr>
      <w:r>
        <w:rPr>
          <w:i/>
          <w:iCs/>
        </w:rPr>
        <w:t>Вводные данные:</w:t>
      </w:r>
    </w:p>
    <w:p w:rsidR="002F5714" w:rsidRDefault="002F5714">
      <w:pPr>
        <w:spacing w:after="200" w:line="240" w:lineRule="auto"/>
        <w:jc w:val="both"/>
      </w:pPr>
      <w:r>
        <w:t xml:space="preserve">Сайт в формате HTML с удаленным CSS-файлом и скриншот данного сайта до момента удаления CSS. </w:t>
      </w:r>
    </w:p>
    <w:p w:rsidR="002F5714" w:rsidRDefault="002F5714">
      <w:pPr>
        <w:spacing w:line="240" w:lineRule="auto"/>
      </w:pPr>
      <w:r>
        <w:rPr>
          <w:i/>
          <w:iCs/>
        </w:rPr>
        <w:t>Выходные данные:</w:t>
      </w:r>
    </w:p>
    <w:p w:rsidR="002F5714" w:rsidRDefault="002F5714">
      <w:pPr>
        <w:spacing w:line="360" w:lineRule="auto"/>
      </w:pPr>
      <w:r>
        <w:t>набор файлов в формате CSS.</w:t>
      </w:r>
    </w:p>
    <w:p w:rsidR="002F5714" w:rsidRDefault="002F5714">
      <w:pPr>
        <w:spacing w:line="240" w:lineRule="auto"/>
      </w:pPr>
      <w:r>
        <w:rPr>
          <w:i/>
          <w:iCs/>
        </w:rPr>
        <w:t>Запрещено:</w:t>
      </w:r>
    </w:p>
    <w:p w:rsidR="002F5714" w:rsidRDefault="002F5714">
      <w:pPr>
        <w:spacing w:line="360" w:lineRule="auto"/>
      </w:pPr>
      <w:r>
        <w:t>редактировать HTML-файлы.</w:t>
      </w:r>
    </w:p>
    <w:p w:rsidR="002F5714" w:rsidRDefault="002F5714">
      <w:pPr>
        <w:spacing w:line="360" w:lineRule="auto"/>
        <w:jc w:val="both"/>
      </w:pPr>
    </w:p>
    <w:p w:rsidR="002F5714" w:rsidRDefault="002F5714">
      <w:pPr>
        <w:spacing w:line="240" w:lineRule="auto"/>
        <w:ind w:firstLine="720"/>
        <w:jc w:val="both"/>
      </w:pPr>
      <w:r>
        <w:t>Ваша задача - воссоздать удаленный css-файл используя структуру оставшихся HTML-файлов и снимка экрана с данным сайтом, когда его структура была еще цела.</w:t>
      </w:r>
      <w:r>
        <w:tab/>
      </w:r>
    </w:p>
    <w:p w:rsidR="002F5714" w:rsidRDefault="002F5714">
      <w:pPr>
        <w:spacing w:line="240" w:lineRule="auto"/>
        <w:jc w:val="both"/>
      </w:pPr>
    </w:p>
    <w:p w:rsidR="002F5714" w:rsidRDefault="002F5714">
      <w:pPr>
        <w:spacing w:line="240" w:lineRule="auto"/>
        <w:jc w:val="both"/>
      </w:pPr>
      <w:r>
        <w:t>Оценка данного модуля будет осуществляться по следующим критериям:</w:t>
      </w:r>
    </w:p>
    <w:tbl>
      <w:tblPr>
        <w:tblW w:w="10490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2"/>
        <w:gridCol w:w="8637"/>
        <w:gridCol w:w="851"/>
      </w:tblGrid>
      <w:tr w:rsidR="002F5714">
        <w:trPr>
          <w:trHeight w:val="6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 w:rsidRPr="008E0C8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637" w:type="dxa"/>
          </w:tcPr>
          <w:p w:rsidR="002F5714" w:rsidRDefault="002F5714" w:rsidP="008E0C8A">
            <w:pPr>
              <w:widowControl w:val="0"/>
              <w:spacing w:line="240" w:lineRule="auto"/>
            </w:pPr>
            <w:r w:rsidRPr="008E0C8A">
              <w:rPr>
                <w:b/>
                <w:bCs/>
                <w:sz w:val="24"/>
                <w:szCs w:val="24"/>
              </w:rPr>
              <w:t>Аспект</w:t>
            </w:r>
          </w:p>
        </w:tc>
        <w:tc>
          <w:tcPr>
            <w:tcW w:w="851" w:type="dxa"/>
          </w:tcPr>
          <w:p w:rsidR="002F5714" w:rsidRDefault="002F5714" w:rsidP="008E0C8A">
            <w:pPr>
              <w:widowControl w:val="0"/>
              <w:spacing w:line="240" w:lineRule="auto"/>
              <w:jc w:val="center"/>
            </w:pPr>
            <w:r w:rsidRPr="008E0C8A">
              <w:rPr>
                <w:b/>
                <w:bCs/>
                <w:sz w:val="24"/>
                <w:szCs w:val="24"/>
              </w:rPr>
              <w:t>Балл</w:t>
            </w:r>
          </w:p>
        </w:tc>
      </w:tr>
      <w:tr w:rsidR="002F5714">
        <w:trPr>
          <w:trHeight w:val="340"/>
        </w:trPr>
        <w:tc>
          <w:tcPr>
            <w:tcW w:w="1002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B4</w:t>
            </w:r>
          </w:p>
        </w:tc>
        <w:tc>
          <w:tcPr>
            <w:tcW w:w="9488" w:type="dxa"/>
            <w:gridSpan w:val="2"/>
            <w:shd w:val="clear" w:color="auto" w:fill="EFEFEF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оформление блоков идентично заданному макету (скриншот)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B4O1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размер и расположение “Шапки” сайта соответствуют скриншоту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B4O2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цвет, форма, тени “Шапки” сайта соответствуют скриншоту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B4O3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размер и расположение “Подвала” сайта соответствуют скриншоту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B4O4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цвет, форма, тени “Подвала” сайта соответствуют скриншоту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5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B4O5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размер и расположение “Главного меню” сайта соответствуют скриншоту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B4O6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цвет, форма, тени “Главного меню” сайта соответствуют скриншоту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B4O7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размер и расположение “Основные блоки” сайта соответствуют скриншоту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B4O8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цвет, форма, тени “Содержательные блоки” сайта соответствуют скриншоту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В4С1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общее впечатление о точности восстановления сайта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440"/>
        </w:trPr>
        <w:tc>
          <w:tcPr>
            <w:tcW w:w="1002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B5</w:t>
            </w:r>
          </w:p>
        </w:tc>
        <w:tc>
          <w:tcPr>
            <w:tcW w:w="9488" w:type="dxa"/>
            <w:gridSpan w:val="2"/>
            <w:shd w:val="clear" w:color="auto" w:fill="EFEFEF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техническая реализация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В5О1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валидность CSS3 (не более двух ошибок валидации)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rPr>
          <w:trHeight w:val="200"/>
        </w:trPr>
        <w:tc>
          <w:tcPr>
            <w:tcW w:w="10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В5О2</w:t>
            </w:r>
          </w:p>
        </w:tc>
        <w:tc>
          <w:tcPr>
            <w:tcW w:w="8637" w:type="dxa"/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4"/>
                <w:szCs w:val="24"/>
              </w:rPr>
              <w:t>шрифты используются корректно в пределах страницы</w:t>
            </w:r>
          </w:p>
        </w:tc>
        <w:tc>
          <w:tcPr>
            <w:tcW w:w="851" w:type="dxa"/>
          </w:tcPr>
          <w:p w:rsidR="002F5714" w:rsidRDefault="002F5714" w:rsidP="008E0C8A">
            <w:pPr>
              <w:spacing w:line="240" w:lineRule="auto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</w:tbl>
    <w:p w:rsidR="002F5714" w:rsidRDefault="002F5714">
      <w:pPr>
        <w:spacing w:line="240" w:lineRule="auto"/>
      </w:pPr>
    </w:p>
    <w:p w:rsidR="002F5714" w:rsidRDefault="002F5714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:rsidR="002F5714" w:rsidRDefault="002F5714">
      <w:pPr>
        <w:spacing w:line="240" w:lineRule="auto"/>
      </w:pPr>
      <w:r>
        <w:rPr>
          <w:b/>
          <w:bCs/>
          <w:sz w:val="36"/>
          <w:szCs w:val="36"/>
        </w:rPr>
        <w:t>Модуль 3</w:t>
      </w:r>
    </w:p>
    <w:p w:rsidR="002F5714" w:rsidRDefault="002F5714">
      <w:pPr>
        <w:spacing w:line="240" w:lineRule="auto"/>
      </w:pPr>
      <w:r>
        <w:rPr>
          <w:b/>
          <w:bCs/>
        </w:rPr>
        <w:t>PHP - программирование на стороне сервера</w:t>
      </w:r>
    </w:p>
    <w:p w:rsidR="002F5714" w:rsidRDefault="002F5714">
      <w:pPr>
        <w:spacing w:line="240" w:lineRule="auto"/>
      </w:pPr>
    </w:p>
    <w:p w:rsidR="002F5714" w:rsidRDefault="002F5714">
      <w:pPr>
        <w:spacing w:line="240" w:lineRule="auto"/>
      </w:pPr>
      <w:r>
        <w:rPr>
          <w:i/>
          <w:iCs/>
        </w:rPr>
        <w:t>Время выполнения:</w:t>
      </w:r>
    </w:p>
    <w:p w:rsidR="002F5714" w:rsidRDefault="002F5714">
      <w:pPr>
        <w:spacing w:line="240" w:lineRule="auto"/>
      </w:pPr>
      <w:r>
        <w:t>один временной блок, 5 часов</w:t>
      </w:r>
    </w:p>
    <w:p w:rsidR="002F5714" w:rsidRDefault="002F5714">
      <w:pPr>
        <w:spacing w:line="240" w:lineRule="auto"/>
      </w:pPr>
      <w:r>
        <w:rPr>
          <w:i/>
          <w:iCs/>
        </w:rPr>
        <w:t>Вводные данные:</w:t>
      </w:r>
    </w:p>
    <w:p w:rsidR="002F5714" w:rsidRDefault="002F5714">
      <w:pPr>
        <w:spacing w:line="240" w:lineRule="auto"/>
        <w:jc w:val="both"/>
      </w:pPr>
      <w:r>
        <w:t xml:space="preserve">html-файл с версткой страницы сайта, разработанный в рамках выполнения задания Модуля 1, необходимые графические, текстовые файлы. </w:t>
      </w:r>
    </w:p>
    <w:p w:rsidR="002F5714" w:rsidRDefault="002F5714">
      <w:pPr>
        <w:spacing w:line="240" w:lineRule="auto"/>
      </w:pPr>
      <w:r>
        <w:rPr>
          <w:i/>
          <w:iCs/>
        </w:rPr>
        <w:t>Выходные данные:</w:t>
      </w:r>
    </w:p>
    <w:p w:rsidR="002F5714" w:rsidRDefault="002F5714">
      <w:pPr>
        <w:spacing w:line="240" w:lineRule="auto"/>
      </w:pPr>
      <w:r>
        <w:t>сайт в HTML5+CSS3+PHP</w:t>
      </w:r>
    </w:p>
    <w:p w:rsidR="002F5714" w:rsidRDefault="002F5714">
      <w:pPr>
        <w:spacing w:line="240" w:lineRule="auto"/>
      </w:pPr>
    </w:p>
    <w:p w:rsidR="002F5714" w:rsidRDefault="002F5714">
      <w:pPr>
        <w:spacing w:line="240" w:lineRule="auto"/>
        <w:jc w:val="both"/>
      </w:pPr>
      <w:r>
        <w:tab/>
        <w:t xml:space="preserve">Ваша задача – реализовать указанный функционал. В качестве исходной страницы используется html-файл, созданный при выполнении задания Модуля 1. Необходимо реализовать систему регистрации и авторизации администраторов  и пользователей. Вся создаваемая текстовая информация, в том числе  данные аккаунтов, должна храниться в базе данных. </w:t>
      </w:r>
    </w:p>
    <w:p w:rsidR="002F5714" w:rsidRDefault="002F5714">
      <w:pPr>
        <w:spacing w:line="240" w:lineRule="auto"/>
      </w:pPr>
    </w:p>
    <w:p w:rsidR="002F5714" w:rsidRDefault="002F5714">
      <w:pPr>
        <w:spacing w:line="240" w:lineRule="auto"/>
      </w:pPr>
      <w:r>
        <w:t>Задание модуля:</w:t>
      </w:r>
    </w:p>
    <w:p w:rsidR="002F5714" w:rsidRDefault="002F5714">
      <w:pPr>
        <w:spacing w:line="240" w:lineRule="auto"/>
      </w:pPr>
      <w:r>
        <w:rPr>
          <w:b/>
          <w:bCs/>
        </w:rPr>
        <w:t>Каталог интернет-магазина</w:t>
      </w:r>
    </w:p>
    <w:p w:rsidR="002F5714" w:rsidRDefault="002F5714">
      <w:pPr>
        <w:spacing w:after="200" w:line="240" w:lineRule="auto"/>
      </w:pPr>
      <w:r>
        <w:t>1. В режиме пользователя:</w:t>
      </w:r>
    </w:p>
    <w:p w:rsidR="002F5714" w:rsidRDefault="002F5714">
      <w:pPr>
        <w:spacing w:after="200" w:line="240" w:lineRule="auto"/>
        <w:jc w:val="both"/>
      </w:pPr>
      <w:r>
        <w:t>1.1</w:t>
      </w:r>
      <w:r>
        <w:tab/>
        <w:t>Возможность регистрации и авторизации пользователя (указание логина, e-mail);</w:t>
      </w:r>
    </w:p>
    <w:p w:rsidR="002F5714" w:rsidRDefault="002F5714">
      <w:pPr>
        <w:spacing w:after="200" w:line="240" w:lineRule="auto"/>
        <w:jc w:val="both"/>
      </w:pPr>
      <w:r>
        <w:t>1.2</w:t>
      </w:r>
      <w:r>
        <w:tab/>
        <w:t>Вывод приветственного сообщения на экран с данными (логин, автоматически сгенерированный пароль);</w:t>
      </w:r>
    </w:p>
    <w:p w:rsidR="002F5714" w:rsidRDefault="002F5714">
      <w:pPr>
        <w:spacing w:after="200" w:line="240" w:lineRule="auto"/>
        <w:jc w:val="both"/>
      </w:pPr>
      <w:r>
        <w:t>1.3 Отображение товаров в виде таблицы N x 3, где 3 - количество столбцов. Содержимое ячеек по строкам и количество строк определяется автоматически в зависимости от общего количества товаров; (Товары сгруппированы по категориям: Чай, Кофе и Сопутствующие товары)</w:t>
      </w:r>
    </w:p>
    <w:p w:rsidR="002F5714" w:rsidRDefault="002F5714">
      <w:pPr>
        <w:spacing w:line="240" w:lineRule="auto"/>
        <w:jc w:val="both"/>
      </w:pPr>
      <w:r>
        <w:t>1.4  Каждая ячейка содержит следующую информацию о товаре (услуге):</w:t>
      </w:r>
    </w:p>
    <w:p w:rsidR="002F5714" w:rsidRDefault="002F5714">
      <w:pPr>
        <w:spacing w:line="240" w:lineRule="auto"/>
        <w:jc w:val="both"/>
      </w:pPr>
      <w:r>
        <w:tab/>
      </w:r>
      <w:r>
        <w:tab/>
        <w:t>а) Фото;</w:t>
      </w:r>
    </w:p>
    <w:p w:rsidR="002F5714" w:rsidRDefault="002F5714">
      <w:pPr>
        <w:spacing w:line="240" w:lineRule="auto"/>
        <w:jc w:val="both"/>
      </w:pPr>
      <w:r>
        <w:tab/>
      </w:r>
      <w:r>
        <w:tab/>
        <w:t>б) Наименование товара;</w:t>
      </w:r>
    </w:p>
    <w:p w:rsidR="002F5714" w:rsidRDefault="002F5714">
      <w:pPr>
        <w:spacing w:line="240" w:lineRule="auto"/>
        <w:jc w:val="both"/>
      </w:pPr>
      <w:r>
        <w:tab/>
      </w:r>
      <w:r>
        <w:tab/>
        <w:t>в) Стоимость;</w:t>
      </w:r>
    </w:p>
    <w:p w:rsidR="002F5714" w:rsidRDefault="002F5714">
      <w:pPr>
        <w:spacing w:after="200" w:line="240" w:lineRule="auto"/>
        <w:jc w:val="both"/>
      </w:pPr>
      <w:r>
        <w:t>1.5 Изображение – гиперссылка, переход по которой открывает новое окно с Названием, описанием, стоимостью и соответствующим изображением.</w:t>
      </w:r>
    </w:p>
    <w:p w:rsidR="002F5714" w:rsidRDefault="002F5714">
      <w:pPr>
        <w:spacing w:after="200" w:line="240" w:lineRule="auto"/>
        <w:jc w:val="both"/>
      </w:pPr>
      <w:r>
        <w:t>2 После авторизации администратора по логину adminи  паролюadmin</w:t>
      </w:r>
    </w:p>
    <w:p w:rsidR="002F5714" w:rsidRDefault="002F5714">
      <w:pPr>
        <w:spacing w:after="200" w:line="240" w:lineRule="auto"/>
        <w:jc w:val="both"/>
      </w:pPr>
      <w:r>
        <w:t>2.1 Возможность добавления новых позиций товара с указанием наименования, описания товара, стоимости, принадлежности к одной из трех заранее определенных категорий. Выбор категории осуществляется из выпадающего списка, данные в который заносятся из базы данных;</w:t>
      </w:r>
    </w:p>
    <w:p w:rsidR="002F5714" w:rsidRDefault="002F5714">
      <w:pPr>
        <w:spacing w:after="200" w:line="240" w:lineRule="auto"/>
        <w:jc w:val="both"/>
      </w:pPr>
      <w:r>
        <w:t>2.2  Изображения автоматически обрезаются до размеров 120 х 120 px. В дальнейшем используются только полученные изображения.</w:t>
      </w:r>
    </w:p>
    <w:p w:rsidR="002F5714" w:rsidRDefault="002F5714" w:rsidP="00AA4A57">
      <w:r>
        <w:br w:type="page"/>
      </w:r>
    </w:p>
    <w:p w:rsidR="002F5714" w:rsidRDefault="002F5714">
      <w:pPr>
        <w:spacing w:after="200" w:line="240" w:lineRule="auto"/>
        <w:jc w:val="both"/>
      </w:pPr>
    </w:p>
    <w:tbl>
      <w:tblPr>
        <w:tblW w:w="10200" w:type="dxa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5"/>
        <w:gridCol w:w="8475"/>
        <w:gridCol w:w="840"/>
      </w:tblGrid>
      <w:tr w:rsidR="002F5714"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</w:pPr>
            <w:r w:rsidRPr="008E0C8A">
              <w:rPr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8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300"/>
            </w:pPr>
            <w:r w:rsidRPr="008E0C8A">
              <w:rPr>
                <w:b/>
                <w:bCs/>
                <w:sz w:val="24"/>
                <w:szCs w:val="24"/>
              </w:rPr>
              <w:t>Аспект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b/>
                <w:bCs/>
                <w:sz w:val="24"/>
                <w:szCs w:val="24"/>
              </w:rPr>
              <w:t>№</w:t>
            </w:r>
          </w:p>
        </w:tc>
      </w:tr>
      <w:tr w:rsidR="002F5714">
        <w:trPr>
          <w:trHeight w:val="420"/>
        </w:trPr>
        <w:tc>
          <w:tcPr>
            <w:tcW w:w="93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jc w:val="both"/>
            </w:pPr>
            <w:r w:rsidRPr="008E0C8A">
              <w:rPr>
                <w:sz w:val="22"/>
                <w:szCs w:val="22"/>
              </w:rPr>
              <w:t>Выполнение общих требований</w:t>
            </w:r>
          </w:p>
        </w:tc>
        <w:tc>
          <w:tcPr>
            <w:tcW w:w="840" w:type="dxa"/>
            <w:shd w:val="clear" w:color="auto" w:fill="CCCCCC"/>
          </w:tcPr>
          <w:p w:rsidR="002F5714" w:rsidRDefault="002F5714" w:rsidP="008E0C8A">
            <w:pPr>
              <w:spacing w:line="240" w:lineRule="auto"/>
              <w:ind w:left="100"/>
            </w:pPr>
            <w:r w:rsidRPr="008E0C8A">
              <w:rPr>
                <w:sz w:val="22"/>
                <w:szCs w:val="22"/>
              </w:rPr>
              <w:t>С1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Реализовано хранение информации в БД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С1О1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Соблюдение уникальности логина с выводом сообщения об ошибке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С1О2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Пароль хранится в базе в зашифрованном виде (MD5)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С1О3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Реализована авторизация для админа и новых пользователей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С1О4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 xml:space="preserve">Выводится приветственное сообщение на экран с данными (логин, автоматически сгенерированный пароль) один раз, сразу после регистрации. 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С1О5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 xml:space="preserve"> Корректное (логичное) использование комментариев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С1С1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3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Реализованные функции гармонично встроены в дизайн сайта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С1С2</w:t>
            </w:r>
          </w:p>
        </w:tc>
      </w:tr>
      <w:tr w:rsidR="002F5714">
        <w:trPr>
          <w:trHeight w:val="420"/>
        </w:trPr>
        <w:tc>
          <w:tcPr>
            <w:tcW w:w="93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-15"/>
            </w:pPr>
            <w:r w:rsidRPr="008E0C8A">
              <w:rPr>
                <w:sz w:val="22"/>
                <w:szCs w:val="22"/>
              </w:rPr>
              <w:t>Каталог интернет-магазина</w:t>
            </w:r>
          </w:p>
        </w:tc>
        <w:tc>
          <w:tcPr>
            <w:tcW w:w="840" w:type="dxa"/>
            <w:shd w:val="clear" w:color="auto" w:fill="CCCCCC"/>
          </w:tcPr>
          <w:p w:rsidR="002F5714" w:rsidRDefault="002F5714" w:rsidP="008E0C8A">
            <w:pPr>
              <w:spacing w:line="240" w:lineRule="auto"/>
              <w:ind w:left="100"/>
            </w:pPr>
            <w:r w:rsidRPr="008E0C8A">
              <w:rPr>
                <w:sz w:val="22"/>
                <w:szCs w:val="22"/>
              </w:rPr>
              <w:t>С2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Отображение товаров в виде таблицы N x 3, где 3 - количество столбцов. Содержимое ячеек по строкам и количество строк определяется автоматически в зависимости от общего количества товаров (Товары сгруппированы по категориям: Чай, Кофе и Сопутствующие товары)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С2О1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Содержимое ячеек таблицы расположено в алфавитном порядке (по наименованию) слева направо, сверху вниз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С2О2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Для не авторизованного пользователя каждая ячейка содержит следующую информацию о товаре: а) Фото; б) Наименование товара;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С2О3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Для авторизованного пользователя каждая ячейка содержит следующую информацию о товаре:  а) Фото;  б) Наименование товара;  в) Стоимость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С2О4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Изображение – гиперссылка, переход по которой открывает новое окно с указанием названия, описания, стоимости, соответствующим изображением. (генерируется автоматически на основе информации из БД)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С2О5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3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В режиме администратора реализована возможность добавления новых позиций товара с указанием наименования, описания товара, стоимости, изображения товара, принадлежности к одной из трех заранее определенных категорий. Выбор категории осуществляется из выпадающего списка, данные в который заносятся из базы данных (-0.5 балла за каждый отсутствующий элемент)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С2О6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1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Добавление товара должно подтверждаться уведомлением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С2О7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3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Администратор имеет возможность редактирования существующих позиций товара с изменением наименования, описания товара, стоимости, принадлежности к одной из трех заранее определенных категорий, изображение товара.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С2О8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2</w:t>
            </w:r>
          </w:p>
        </w:tc>
        <w:tc>
          <w:tcPr>
            <w:tcW w:w="8475" w:type="dxa"/>
            <w:tcBorders>
              <w:left w:val="single" w:sz="8" w:space="0" w:color="000000"/>
              <w:bottom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-15"/>
              <w:jc w:val="both"/>
            </w:pPr>
            <w:r w:rsidRPr="008E0C8A">
              <w:rPr>
                <w:sz w:val="22"/>
                <w:szCs w:val="22"/>
              </w:rPr>
              <w:t>Автоматически генерируются миниатюры, соответствующие товару или услуге размером 120 х 120px для последующего отображения в каталоге.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240" w:lineRule="auto"/>
              <w:ind w:left="60"/>
              <w:jc w:val="center"/>
            </w:pPr>
            <w:r w:rsidRPr="008E0C8A">
              <w:rPr>
                <w:sz w:val="22"/>
                <w:szCs w:val="22"/>
              </w:rPr>
              <w:t>С2О9</w:t>
            </w:r>
          </w:p>
        </w:tc>
      </w:tr>
    </w:tbl>
    <w:p w:rsidR="002F5714" w:rsidRDefault="002F5714">
      <w:pPr>
        <w:spacing w:line="240" w:lineRule="auto"/>
      </w:pPr>
    </w:p>
    <w:p w:rsidR="002F5714" w:rsidRDefault="002F5714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:rsidR="002F5714" w:rsidRDefault="002F5714">
      <w:pPr>
        <w:spacing w:line="240" w:lineRule="auto"/>
      </w:pPr>
      <w:r>
        <w:rPr>
          <w:b/>
          <w:bCs/>
          <w:sz w:val="36"/>
          <w:szCs w:val="36"/>
        </w:rPr>
        <w:t>Модуль 4.</w:t>
      </w:r>
    </w:p>
    <w:p w:rsidR="002F5714" w:rsidRDefault="002F5714">
      <w:pPr>
        <w:spacing w:after="200" w:line="360" w:lineRule="auto"/>
      </w:pPr>
      <w:r>
        <w:rPr>
          <w:b/>
          <w:bCs/>
        </w:rPr>
        <w:t>Программирование на стороне клиента JS + анимация</w:t>
      </w:r>
    </w:p>
    <w:p w:rsidR="002F5714" w:rsidRDefault="002F5714">
      <w:pPr>
        <w:spacing w:line="360" w:lineRule="auto"/>
        <w:jc w:val="both"/>
      </w:pPr>
      <w:r>
        <w:rPr>
          <w:i/>
          <w:iCs/>
        </w:rPr>
        <w:t>Время выполнения:</w:t>
      </w:r>
      <w:r>
        <w:t xml:space="preserve"> 3,5 часа</w:t>
      </w:r>
      <w:r>
        <w:br/>
      </w:r>
      <w:r>
        <w:rPr>
          <w:i/>
          <w:iCs/>
        </w:rPr>
        <w:t>Вводные данные:</w:t>
      </w:r>
    </w:p>
    <w:p w:rsidR="002F5714" w:rsidRDefault="002F5714">
      <w:pPr>
        <w:spacing w:after="200" w:line="240" w:lineRule="auto"/>
        <w:jc w:val="both"/>
      </w:pPr>
      <w:r>
        <w:t>название фирмы по продаже товаров или услуг, логотип, краткое описание, список товаров или услуг с фотографиями и описанием, набор случайных изображений и текста на тему фирмы из модуля 1.</w:t>
      </w:r>
      <w:r>
        <w:br/>
      </w:r>
      <w:r>
        <w:rPr>
          <w:i/>
          <w:iCs/>
        </w:rPr>
        <w:t>Выходные данные:</w:t>
      </w:r>
      <w:r>
        <w:rPr>
          <w:i/>
          <w:iCs/>
        </w:rPr>
        <w:br/>
      </w:r>
      <w:r>
        <w:t>набор файлов в формате HTML5, CSS3 и js.</w:t>
      </w:r>
    </w:p>
    <w:p w:rsidR="002F5714" w:rsidRDefault="002F5714">
      <w:pPr>
        <w:spacing w:line="240" w:lineRule="auto"/>
        <w:jc w:val="both"/>
      </w:pPr>
    </w:p>
    <w:p w:rsidR="002F5714" w:rsidRDefault="002F5714">
      <w:pPr>
        <w:spacing w:after="200" w:line="240" w:lineRule="auto"/>
        <w:jc w:val="both"/>
      </w:pPr>
      <w:r>
        <w:t>Ваша задача – создать анимированный баннер, используя HTML5, CSS3 и JavaScript, для рекламы и повышения прибыли от сайта, разработанного в модуле 1. Вам необходимо использовать один из следующих стандартных размеров:</w:t>
      </w:r>
    </w:p>
    <w:p w:rsidR="002F5714" w:rsidRDefault="002F5714">
      <w:pPr>
        <w:spacing w:line="240" w:lineRule="auto"/>
      </w:pPr>
      <w:r>
        <w:t>●</w:t>
      </w:r>
      <w:r>
        <w:tab/>
        <w:t>Небоскреб – 120х600px</w:t>
      </w:r>
    </w:p>
    <w:p w:rsidR="002F5714" w:rsidRDefault="002F5714">
      <w:pPr>
        <w:spacing w:line="240" w:lineRule="auto"/>
      </w:pPr>
      <w:r>
        <w:t>●</w:t>
      </w:r>
      <w:r>
        <w:tab/>
        <w:t>Широкий небоскреб – 160х600px</w:t>
      </w: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  <w:r>
        <w:rPr>
          <w:b/>
          <w:bCs/>
        </w:rPr>
        <w:t>Требования к баннеру:</w:t>
      </w:r>
    </w:p>
    <w:p w:rsidR="002F5714" w:rsidRDefault="002F5714">
      <w:pPr>
        <w:numPr>
          <w:ilvl w:val="0"/>
          <w:numId w:val="5"/>
        </w:numPr>
        <w:spacing w:line="240" w:lineRule="auto"/>
        <w:ind w:hanging="360"/>
      </w:pPr>
      <w:r>
        <w:t>Использовать логотип фирмы</w:t>
      </w:r>
    </w:p>
    <w:p w:rsidR="002F5714" w:rsidRDefault="002F5714">
      <w:pPr>
        <w:numPr>
          <w:ilvl w:val="0"/>
          <w:numId w:val="5"/>
        </w:numPr>
        <w:spacing w:line="240" w:lineRule="auto"/>
        <w:ind w:hanging="360"/>
      </w:pPr>
      <w:r>
        <w:t>Использовать минимум одну картинку</w:t>
      </w:r>
    </w:p>
    <w:p w:rsidR="002F5714" w:rsidRDefault="002F5714">
      <w:pPr>
        <w:numPr>
          <w:ilvl w:val="0"/>
          <w:numId w:val="5"/>
        </w:numPr>
        <w:spacing w:line="240" w:lineRule="auto"/>
        <w:ind w:hanging="360"/>
      </w:pPr>
      <w:r>
        <w:t>Реализовать интерактивные функциональные возможности (при наведении, при нажатии и т.д.)</w:t>
      </w:r>
    </w:p>
    <w:p w:rsidR="002F5714" w:rsidRDefault="002F5714">
      <w:pPr>
        <w:numPr>
          <w:ilvl w:val="0"/>
          <w:numId w:val="5"/>
        </w:numPr>
        <w:spacing w:line="240" w:lineRule="auto"/>
        <w:ind w:hanging="360"/>
      </w:pPr>
      <w:r>
        <w:t>Предусмотреть механизм перехода на целевой сайт (рекламируемый продукт), созданный в модуле 1. Сайт должен открываться в новой вкладке</w:t>
      </w: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  <w:r>
        <w:rPr>
          <w:b/>
          <w:bCs/>
        </w:rPr>
        <w:t>Требования к анимации</w:t>
      </w:r>
    </w:p>
    <w:p w:rsidR="002F5714" w:rsidRDefault="002F5714">
      <w:pPr>
        <w:numPr>
          <w:ilvl w:val="0"/>
          <w:numId w:val="3"/>
        </w:numPr>
        <w:spacing w:line="240" w:lineRule="auto"/>
        <w:ind w:hanging="360"/>
      </w:pPr>
      <w:r>
        <w:t>Реализовать анимацию, длительностью не менее 5 секунд, т.е. не мгновенное изменение состояния объекта</w:t>
      </w:r>
    </w:p>
    <w:p w:rsidR="002F5714" w:rsidRDefault="002F5714">
      <w:pPr>
        <w:numPr>
          <w:ilvl w:val="0"/>
          <w:numId w:val="3"/>
        </w:numPr>
        <w:spacing w:line="360" w:lineRule="auto"/>
        <w:ind w:hanging="360"/>
      </w:pPr>
      <w:r>
        <w:t>Анимация должна состоять минимум из трех сцен</w:t>
      </w:r>
    </w:p>
    <w:p w:rsidR="002F5714" w:rsidRDefault="002F5714">
      <w:pPr>
        <w:numPr>
          <w:ilvl w:val="0"/>
          <w:numId w:val="3"/>
        </w:numPr>
        <w:spacing w:line="240" w:lineRule="auto"/>
        <w:ind w:hanging="360"/>
      </w:pPr>
      <w:r>
        <w:t>На каждой сцене должно быть не менее двух активных, взаимодействующих объектов</w:t>
      </w:r>
    </w:p>
    <w:p w:rsidR="002F5714" w:rsidRDefault="002F5714">
      <w:pPr>
        <w:numPr>
          <w:ilvl w:val="0"/>
          <w:numId w:val="3"/>
        </w:numPr>
        <w:spacing w:line="240" w:lineRule="auto"/>
        <w:ind w:hanging="360"/>
      </w:pPr>
      <w:r>
        <w:t>Переход к последующей сцене осуществляется или по результатам взаимодействия объектов на сцене или в результате интерактивных действий пользователя</w:t>
      </w:r>
    </w:p>
    <w:p w:rsidR="002F5714" w:rsidRDefault="002F5714">
      <w:pPr>
        <w:spacing w:line="240" w:lineRule="auto"/>
      </w:pPr>
    </w:p>
    <w:p w:rsidR="002F5714" w:rsidRDefault="002F5714">
      <w:pPr>
        <w:spacing w:line="240" w:lineRule="auto"/>
      </w:pPr>
      <w:r>
        <w:rPr>
          <w:b/>
          <w:bCs/>
        </w:rPr>
        <w:t>Дополнительные условия:</w:t>
      </w:r>
      <w:r>
        <w:t xml:space="preserve"> использовать только HTML5\CSS3\JS\jQuery. Можно создавать собственные графические объекты, но нельзя использовать gif-анимацию или AdobeFlash. </w:t>
      </w:r>
      <w:r>
        <w:rPr>
          <w:b/>
          <w:bCs/>
        </w:rPr>
        <w:t>Варианты “слайдеров” запрещены.</w:t>
      </w:r>
    </w:p>
    <w:p w:rsidR="002F5714" w:rsidRDefault="002F5714">
      <w:pPr>
        <w:spacing w:line="360" w:lineRule="auto"/>
      </w:pPr>
    </w:p>
    <w:p w:rsidR="002F5714" w:rsidRDefault="002F5714">
      <w:r>
        <w:br w:type="page"/>
      </w:r>
    </w:p>
    <w:p w:rsidR="002F5714" w:rsidRDefault="002F5714">
      <w:pPr>
        <w:spacing w:line="360" w:lineRule="auto"/>
      </w:pPr>
    </w:p>
    <w:tbl>
      <w:tblPr>
        <w:tblW w:w="10230" w:type="dxa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5"/>
        <w:gridCol w:w="8220"/>
        <w:gridCol w:w="1125"/>
      </w:tblGrid>
      <w:tr w:rsidR="002F5714"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2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b/>
                <w:bCs/>
                <w:sz w:val="22"/>
                <w:szCs w:val="22"/>
              </w:rPr>
              <w:t>Аспект</w:t>
            </w:r>
          </w:p>
        </w:tc>
        <w:tc>
          <w:tcPr>
            <w:tcW w:w="11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b/>
                <w:bCs/>
                <w:sz w:val="22"/>
                <w:szCs w:val="22"/>
              </w:rPr>
              <w:t>Балл</w:t>
            </w:r>
          </w:p>
        </w:tc>
      </w:tr>
      <w:tr w:rsidR="002F5714">
        <w:trPr>
          <w:trHeight w:val="420"/>
        </w:trPr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D1</w:t>
            </w:r>
          </w:p>
        </w:tc>
        <w:tc>
          <w:tcPr>
            <w:tcW w:w="9345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Общие требования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D1О1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Размер баннера соответствует одному из предложенных вариантов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 xml:space="preserve"> 1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D1О2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В баннере используется логотип фирмы и минимум одна картинка (штраф за каждый отсутствующий элемент)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 xml:space="preserve"> 1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D1О3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Реализованы интерактивные функциональные возможности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 xml:space="preserve"> 1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D1О4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Через баннер реализован механизм перехода на целевой сайт (рекламируемый продукт), созданный в модуле 1. Сайт должен открываться в новой вкладке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 xml:space="preserve"> 0,5</w:t>
            </w:r>
          </w:p>
        </w:tc>
      </w:tr>
      <w:tr w:rsidR="002F5714">
        <w:trPr>
          <w:trHeight w:val="420"/>
        </w:trPr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D2</w:t>
            </w:r>
          </w:p>
        </w:tc>
        <w:tc>
          <w:tcPr>
            <w:tcW w:w="9345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Алгоритм работы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D2О1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На каждой сцене присутствует минимум два взаимодействующих объекта (штраф за каждую сцену, не подходящую под критерий)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 xml:space="preserve"> 1,5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D2С1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Нелинейность, сложность перехода к следующей сцене, который происходит по результатам взаимодействия объектов или в результате интерактивных действий пользователя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 xml:space="preserve"> 4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E1</w:t>
            </w:r>
          </w:p>
        </w:tc>
        <w:tc>
          <w:tcPr>
            <w:tcW w:w="9345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Анимация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E1О1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Длительность анимации не менее 5 секунд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 xml:space="preserve"> 0,5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E1О2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Анимация состоит минимум из трёх сцен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 xml:space="preserve"> 0,5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E1С1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Оригинальность баннера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 xml:space="preserve"> 3</w:t>
            </w:r>
          </w:p>
        </w:tc>
      </w:tr>
      <w:tr w:rsidR="002F5714">
        <w:tc>
          <w:tcPr>
            <w:tcW w:w="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E1С2</w:t>
            </w:r>
          </w:p>
        </w:tc>
        <w:tc>
          <w:tcPr>
            <w:tcW w:w="82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Баннер способствует продвижению товара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sz w:val="22"/>
                <w:szCs w:val="22"/>
              </w:rPr>
              <w:t>3</w:t>
            </w:r>
          </w:p>
        </w:tc>
      </w:tr>
    </w:tbl>
    <w:p w:rsidR="002F5714" w:rsidRDefault="002F5714">
      <w:r>
        <w:br w:type="page"/>
      </w: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  <w:r>
        <w:rPr>
          <w:b/>
          <w:bCs/>
          <w:sz w:val="36"/>
          <w:szCs w:val="36"/>
        </w:rPr>
        <w:t>Модуль 5.</w:t>
      </w:r>
    </w:p>
    <w:p w:rsidR="002F5714" w:rsidRDefault="002F5714">
      <w:pPr>
        <w:spacing w:line="360" w:lineRule="auto"/>
      </w:pPr>
      <w:r>
        <w:rPr>
          <w:b/>
          <w:bCs/>
        </w:rPr>
        <w:t>Программирование PHP+JS</w:t>
      </w: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  <w:jc w:val="both"/>
      </w:pPr>
      <w:r>
        <w:rPr>
          <w:i/>
          <w:iCs/>
        </w:rPr>
        <w:t>Время выполнения:</w:t>
      </w:r>
      <w:r>
        <w:t xml:space="preserve"> 3,5 часа</w:t>
      </w:r>
    </w:p>
    <w:p w:rsidR="002F5714" w:rsidRDefault="002F5714">
      <w:pPr>
        <w:spacing w:line="240" w:lineRule="auto"/>
        <w:jc w:val="both"/>
      </w:pPr>
      <w:r>
        <w:rPr>
          <w:i/>
          <w:iCs/>
        </w:rPr>
        <w:t>Вводные данные:</w:t>
      </w:r>
    </w:p>
    <w:p w:rsidR="002F5714" w:rsidRDefault="002F5714">
      <w:pPr>
        <w:spacing w:after="200" w:line="240" w:lineRule="auto"/>
        <w:jc w:val="both"/>
      </w:pPr>
      <w:r>
        <w:t>Разработанный в модулях 1 и 3 сайт, состоящий из набора файлов php, html и css, изображений и базы данных. Функциональность сайта соответствует требованиям задания модуля 3.</w:t>
      </w:r>
    </w:p>
    <w:p w:rsidR="002F5714" w:rsidRDefault="002F5714">
      <w:pPr>
        <w:spacing w:line="240" w:lineRule="auto"/>
        <w:jc w:val="both"/>
      </w:pPr>
      <w:r>
        <w:rPr>
          <w:i/>
          <w:iCs/>
        </w:rPr>
        <w:t>Выходные данные:</w:t>
      </w:r>
    </w:p>
    <w:p w:rsidR="002F5714" w:rsidRDefault="002F5714">
      <w:pPr>
        <w:spacing w:line="240" w:lineRule="auto"/>
        <w:jc w:val="both"/>
      </w:pPr>
      <w:r>
        <w:t>Сайт с дополнительными функциями. Для реализации функционала можно изменять существующие файлы и добавлять новые.</w:t>
      </w:r>
    </w:p>
    <w:p w:rsidR="002F5714" w:rsidRDefault="002F5714">
      <w:pPr>
        <w:spacing w:line="360" w:lineRule="auto"/>
        <w:jc w:val="both"/>
      </w:pPr>
    </w:p>
    <w:p w:rsidR="002F5714" w:rsidRDefault="002F5714">
      <w:pPr>
        <w:spacing w:line="240" w:lineRule="auto"/>
        <w:jc w:val="both"/>
      </w:pPr>
      <w:r>
        <w:t>Ваша задача – доработать функционал сайта, созданного в модулях 1 и 3. Для этого необходимо добавить функции, делающие работу с сайтом удобнее для пользователя.</w:t>
      </w:r>
    </w:p>
    <w:p w:rsidR="002F5714" w:rsidRDefault="002F5714">
      <w:pPr>
        <w:spacing w:line="360" w:lineRule="auto"/>
        <w:jc w:val="both"/>
      </w:pPr>
    </w:p>
    <w:p w:rsidR="002F5714" w:rsidRDefault="002F5714">
      <w:pPr>
        <w:spacing w:line="360" w:lineRule="auto"/>
        <w:jc w:val="both"/>
      </w:pPr>
      <w:r>
        <w:rPr>
          <w:b/>
          <w:bCs/>
        </w:rPr>
        <w:t>Функции, которые необходимо добавить:</w:t>
      </w:r>
    </w:p>
    <w:p w:rsidR="002F5714" w:rsidRDefault="002F5714">
      <w:pPr>
        <w:numPr>
          <w:ilvl w:val="0"/>
          <w:numId w:val="4"/>
        </w:numPr>
        <w:spacing w:after="200" w:line="240" w:lineRule="auto"/>
        <w:ind w:hanging="360"/>
        <w:jc w:val="both"/>
      </w:pPr>
      <w:r>
        <w:t>Проверка занятости (уникальности) авторизационных данных (логин и электронная почта) без перезагрузки страницы при регистрации</w:t>
      </w:r>
    </w:p>
    <w:p w:rsidR="002F5714" w:rsidRDefault="002F5714">
      <w:pPr>
        <w:numPr>
          <w:ilvl w:val="0"/>
          <w:numId w:val="4"/>
        </w:numPr>
        <w:spacing w:after="200" w:line="240" w:lineRule="auto"/>
        <w:ind w:hanging="360"/>
        <w:jc w:val="both"/>
      </w:pPr>
      <w:r>
        <w:t>Добавление товаров или др. функциональных блоков из задания 3 без перезагрузки страницы</w:t>
      </w:r>
    </w:p>
    <w:p w:rsidR="002F5714" w:rsidRDefault="002F5714">
      <w:pPr>
        <w:numPr>
          <w:ilvl w:val="0"/>
          <w:numId w:val="4"/>
        </w:numPr>
        <w:spacing w:after="200" w:line="240" w:lineRule="auto"/>
        <w:ind w:hanging="360"/>
        <w:jc w:val="both"/>
      </w:pPr>
      <w:r>
        <w:t>Добавление товаров (услуг) в корзину (аналог корзины) без перезагрузки страницы. Количество товаров в корзине и общая сумма заказа должны автоматически обновляться и отображаться без перезагрузки страницы на каждой странице сайта</w:t>
      </w:r>
    </w:p>
    <w:p w:rsidR="002F5714" w:rsidRDefault="002F5714">
      <w:pPr>
        <w:spacing w:line="240" w:lineRule="auto"/>
        <w:jc w:val="both"/>
      </w:pPr>
      <w:r>
        <w:t>Используемые технологии: Ajax. Допустимо использование библиотеки jQuery и jQuery UI.</w:t>
      </w:r>
    </w:p>
    <w:p w:rsidR="002F5714" w:rsidRDefault="002F5714">
      <w:pPr>
        <w:spacing w:line="360" w:lineRule="auto"/>
        <w:jc w:val="both"/>
      </w:pP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</w:p>
    <w:p w:rsidR="002F5714" w:rsidRDefault="002F5714">
      <w:pPr>
        <w:spacing w:line="360" w:lineRule="auto"/>
      </w:pPr>
    </w:p>
    <w:p w:rsidR="002F5714" w:rsidRDefault="002F5714">
      <w:r>
        <w:br w:type="page"/>
      </w:r>
    </w:p>
    <w:p w:rsidR="002F5714" w:rsidRDefault="002F5714">
      <w:pPr>
        <w:spacing w:line="360" w:lineRule="auto"/>
      </w:pPr>
    </w:p>
    <w:tbl>
      <w:tblPr>
        <w:tblW w:w="10200" w:type="dxa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8200"/>
        <w:gridCol w:w="1120"/>
      </w:tblGrid>
      <w:tr w:rsidR="002F5714"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b/>
                <w:bCs/>
                <w:sz w:val="22"/>
                <w:szCs w:val="22"/>
              </w:rPr>
              <w:t>Аспект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jc w:val="center"/>
            </w:pPr>
            <w:r w:rsidRPr="008E0C8A">
              <w:rPr>
                <w:b/>
                <w:bCs/>
                <w:sz w:val="22"/>
                <w:szCs w:val="22"/>
              </w:rPr>
              <w:t>Балл</w:t>
            </w:r>
          </w:p>
        </w:tc>
      </w:tr>
      <w:tr w:rsidR="002F5714">
        <w:trPr>
          <w:trHeight w:val="420"/>
        </w:trPr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</w:t>
            </w:r>
          </w:p>
        </w:tc>
        <w:tc>
          <w:tcPr>
            <w:tcW w:w="932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2F5714" w:rsidRDefault="002F5714" w:rsidP="008E0C8A">
            <w:pPr>
              <w:widowControl w:val="0"/>
            </w:pPr>
            <w:r w:rsidRPr="008E0C8A">
              <w:rPr>
                <w:sz w:val="22"/>
                <w:szCs w:val="22"/>
              </w:rPr>
              <w:t>Функции интерфейса пользователя</w:t>
            </w:r>
          </w:p>
        </w:tc>
      </w:tr>
      <w:tr w:rsidR="002F5714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D3О1</w:t>
            </w:r>
          </w:p>
        </w:tc>
        <w:tc>
          <w:tcPr>
            <w:tcW w:w="8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both"/>
            </w:pPr>
            <w:r w:rsidRPr="008E0C8A">
              <w:rPr>
                <w:sz w:val="24"/>
                <w:szCs w:val="24"/>
              </w:rPr>
              <w:t>Проверка правильности формата адреса электронной почты (допустимые символы, наличие только одного символа @, правильность доменного имени).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center"/>
            </w:pPr>
            <w:r w:rsidRPr="008E0C8A">
              <w:rPr>
                <w:sz w:val="24"/>
                <w:szCs w:val="24"/>
              </w:rPr>
              <w:t>1,5</w:t>
            </w:r>
          </w:p>
        </w:tc>
      </w:tr>
      <w:tr w:rsidR="002F5714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D3О2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both"/>
            </w:pPr>
            <w:r w:rsidRPr="008E0C8A">
              <w:rPr>
                <w:sz w:val="24"/>
                <w:szCs w:val="24"/>
              </w:rPr>
              <w:t>Проверка заполнения обязательных полей (логин, e-mail) выполняется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D3О3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both"/>
            </w:pPr>
            <w:r w:rsidRPr="008E0C8A">
              <w:rPr>
                <w:sz w:val="24"/>
                <w:szCs w:val="24"/>
              </w:rPr>
              <w:t>При проверке заполнения полей отображается сообщение, визуально выделается не заполненное поле (за каждый не выполненный пункт -0.5 балла).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D3О4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both"/>
            </w:pPr>
            <w:r w:rsidRPr="008E0C8A">
              <w:rPr>
                <w:sz w:val="24"/>
                <w:szCs w:val="24"/>
              </w:rPr>
              <w:t>Проверка уникальности логина выполняется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center"/>
            </w:pPr>
            <w:r w:rsidRPr="008E0C8A">
              <w:rPr>
                <w:sz w:val="24"/>
                <w:szCs w:val="24"/>
              </w:rPr>
              <w:t>2</w:t>
            </w:r>
          </w:p>
        </w:tc>
      </w:tr>
      <w:tr w:rsidR="002F5714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D3О5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both"/>
            </w:pPr>
            <w:r w:rsidRPr="008E0C8A">
              <w:rPr>
                <w:sz w:val="24"/>
                <w:szCs w:val="24"/>
              </w:rPr>
              <w:t>При проверке уникальности полей отображается сообщение, визуально выделяется необходимое поле (за каждый не выполненный пункт - 0.5 балла).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D3О6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both"/>
            </w:pPr>
            <w:r w:rsidRPr="008E0C8A">
              <w:rPr>
                <w:sz w:val="24"/>
                <w:szCs w:val="24"/>
              </w:rPr>
              <w:t>Добавление товаров в базу данных происходит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center"/>
            </w:pPr>
            <w:r w:rsidRPr="008E0C8A">
              <w:rPr>
                <w:sz w:val="24"/>
                <w:szCs w:val="24"/>
              </w:rPr>
              <w:t>1,5</w:t>
            </w:r>
          </w:p>
        </w:tc>
      </w:tr>
      <w:tr w:rsidR="002F5714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D3О7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both"/>
            </w:pPr>
            <w:r w:rsidRPr="008E0C8A">
              <w:rPr>
                <w:sz w:val="24"/>
                <w:szCs w:val="24"/>
              </w:rPr>
              <w:t>После добавления товара происходит очистка полей и отображение сообщения об успешном добавлении данных.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D3О8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both"/>
            </w:pPr>
            <w:r w:rsidRPr="008E0C8A">
              <w:rPr>
                <w:sz w:val="24"/>
                <w:szCs w:val="24"/>
              </w:rPr>
              <w:t>Добавление товаров в корзину происходит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  <w:tr w:rsidR="002F5714">
        <w:tc>
          <w:tcPr>
            <w:tcW w:w="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5714" w:rsidRDefault="002F5714" w:rsidP="008E0C8A">
            <w:pPr>
              <w:spacing w:line="360" w:lineRule="auto"/>
            </w:pPr>
            <w:r w:rsidRPr="008E0C8A">
              <w:rPr>
                <w:sz w:val="22"/>
                <w:szCs w:val="22"/>
              </w:rPr>
              <w:t>D3О9</w:t>
            </w:r>
          </w:p>
        </w:tc>
        <w:tc>
          <w:tcPr>
            <w:tcW w:w="8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both"/>
            </w:pPr>
            <w:r w:rsidRPr="008E0C8A">
              <w:rPr>
                <w:sz w:val="24"/>
                <w:szCs w:val="24"/>
              </w:rPr>
              <w:t>При добавлении товара в корзину обновление количества товара и общей суммы заказа происходит без перезагрузки страницы.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</w:tcPr>
          <w:p w:rsidR="002F5714" w:rsidRDefault="002F5714" w:rsidP="008E0C8A">
            <w:pPr>
              <w:spacing w:line="360" w:lineRule="auto"/>
              <w:ind w:left="100"/>
              <w:jc w:val="center"/>
            </w:pPr>
            <w:r w:rsidRPr="008E0C8A">
              <w:rPr>
                <w:sz w:val="24"/>
                <w:szCs w:val="24"/>
              </w:rPr>
              <w:t>1</w:t>
            </w:r>
          </w:p>
        </w:tc>
      </w:tr>
    </w:tbl>
    <w:p w:rsidR="002F5714" w:rsidRDefault="002F5714">
      <w:pPr>
        <w:spacing w:line="360" w:lineRule="auto"/>
      </w:pPr>
    </w:p>
    <w:sectPr w:rsidR="002F5714" w:rsidSect="00D050DF">
      <w:pgSz w:w="11906" w:h="16838"/>
      <w:pgMar w:top="737" w:right="737" w:bottom="737" w:left="963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5607"/>
    <w:multiLevelType w:val="multilevel"/>
    <w:tmpl w:val="1FA8F730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">
    <w:nsid w:val="19CC638E"/>
    <w:multiLevelType w:val="multilevel"/>
    <w:tmpl w:val="F45AAC5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nsid w:val="249B03B5"/>
    <w:multiLevelType w:val="multilevel"/>
    <w:tmpl w:val="C2B648A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2EC5047C"/>
    <w:multiLevelType w:val="multilevel"/>
    <w:tmpl w:val="4E9E960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3E1162C5"/>
    <w:multiLevelType w:val="multilevel"/>
    <w:tmpl w:val="CAC8DB36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F9F"/>
    <w:rsid w:val="002F5714"/>
    <w:rsid w:val="004C1AAA"/>
    <w:rsid w:val="004F7F9F"/>
    <w:rsid w:val="007111EA"/>
    <w:rsid w:val="008E0C8A"/>
    <w:rsid w:val="00AA4A57"/>
    <w:rsid w:val="00D050DF"/>
    <w:rsid w:val="00DE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0DF"/>
    <w:pPr>
      <w:spacing w:line="276" w:lineRule="auto"/>
    </w:pPr>
    <w:rPr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50DF"/>
    <w:pPr>
      <w:keepNext/>
      <w:keepLines/>
      <w:spacing w:before="48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50DF"/>
    <w:pPr>
      <w:keepNext/>
      <w:keepLines/>
      <w:spacing w:before="360" w:after="8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50DF"/>
    <w:pPr>
      <w:keepNext/>
      <w:keepLines/>
      <w:spacing w:before="280" w:after="80"/>
      <w:outlineLvl w:val="2"/>
    </w:pPr>
    <w:rPr>
      <w:b/>
      <w:bCs/>
      <w:color w:val="666666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50DF"/>
    <w:pPr>
      <w:keepNext/>
      <w:keepLines/>
      <w:spacing w:before="240" w:after="40"/>
      <w:outlineLvl w:val="3"/>
    </w:pPr>
    <w:rPr>
      <w:i/>
      <w:iCs/>
      <w:color w:val="66666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50DF"/>
    <w:pPr>
      <w:keepNext/>
      <w:keepLines/>
      <w:spacing w:before="220" w:after="40"/>
      <w:outlineLvl w:val="4"/>
    </w:pPr>
    <w:rPr>
      <w:b/>
      <w:bCs/>
      <w:color w:val="666666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50DF"/>
    <w:pPr>
      <w:keepNext/>
      <w:keepLines/>
      <w:spacing w:before="200" w:after="40"/>
      <w:outlineLvl w:val="5"/>
    </w:pPr>
    <w:rPr>
      <w:i/>
      <w:iCs/>
      <w:color w:val="666666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447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447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4475"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4475"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447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4475"/>
    <w:rPr>
      <w:rFonts w:asciiTheme="minorHAnsi" w:eastAsiaTheme="minorEastAsia" w:hAnsiTheme="minorHAnsi" w:cstheme="minorBidi"/>
      <w:b/>
      <w:bCs/>
      <w:color w:val="000000"/>
    </w:rPr>
  </w:style>
  <w:style w:type="table" w:customStyle="1" w:styleId="TableNormal1">
    <w:name w:val="Table Normal1"/>
    <w:uiPriority w:val="99"/>
    <w:rsid w:val="00D050DF"/>
    <w:pPr>
      <w:spacing w:line="276" w:lineRule="auto"/>
    </w:pPr>
    <w:rPr>
      <w:color w:val="000000"/>
      <w:sz w:val="28"/>
      <w:szCs w:val="2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D050DF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94475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050DF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094475"/>
    <w:rPr>
      <w:rFonts w:asciiTheme="majorHAnsi" w:eastAsiaTheme="majorEastAsia" w:hAnsiTheme="majorHAnsi" w:cstheme="majorBidi"/>
      <w:color w:val="000000"/>
      <w:sz w:val="24"/>
      <w:szCs w:val="24"/>
    </w:rPr>
  </w:style>
  <w:style w:type="table" w:customStyle="1" w:styleId="a">
    <w:name w:val="Стиль"/>
    <w:basedOn w:val="TableNormal1"/>
    <w:uiPriority w:val="99"/>
    <w:rsid w:val="00D050D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тиль5"/>
    <w:basedOn w:val="TableNormal1"/>
    <w:uiPriority w:val="99"/>
    <w:rsid w:val="00D050D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тиль4"/>
    <w:basedOn w:val="TableNormal1"/>
    <w:uiPriority w:val="99"/>
    <w:rsid w:val="00D050D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тиль3"/>
    <w:basedOn w:val="TableNormal1"/>
    <w:uiPriority w:val="99"/>
    <w:rsid w:val="00D050D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тиль2"/>
    <w:basedOn w:val="TableNormal1"/>
    <w:uiPriority w:val="99"/>
    <w:rsid w:val="00D050D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тиль1"/>
    <w:basedOn w:val="TableNormal1"/>
    <w:uiPriority w:val="99"/>
    <w:rsid w:val="00D050D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10</Pages>
  <Words>2257</Words>
  <Characters>12870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Конкурсное задание</dc:title>
  <dc:subject/>
  <dc:creator>ЛИНА</dc:creator>
  <cp:keywords/>
  <dc:description/>
  <cp:lastModifiedBy>ЛИНА</cp:lastModifiedBy>
  <cp:revision>2</cp:revision>
  <dcterms:created xsi:type="dcterms:W3CDTF">2016-03-10T11:24:00Z</dcterms:created>
  <dcterms:modified xsi:type="dcterms:W3CDTF">2016-03-10T11:24:00Z</dcterms:modified>
</cp:coreProperties>
</file>